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426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PADERUN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:rsidR="000426CE" w:rsidRDefault="000426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0426CE" w:rsidRDefault="000426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6CE" w:rsidRDefault="000426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6CE" w:rsidRDefault="000426C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</w:r>
      <w:r w:rsidR="005E0B67">
        <w:rPr>
          <w:rFonts w:ascii="Times New Roman" w:hAnsi="Times New Roman" w:cs="Times New Roman"/>
          <w:sz w:val="24"/>
          <w:szCs w:val="24"/>
        </w:rPr>
        <w:t>Student or graduate in Civil Law.</w:t>
      </w:r>
    </w:p>
    <w:p w:rsidR="005E0B67" w:rsidRDefault="005E0B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p.293)</w:t>
      </w:r>
    </w:p>
    <w:p w:rsidR="005E0B67" w:rsidRDefault="005E0B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0B67" w:rsidRDefault="005E0B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0B67" w:rsidRPr="000426CE" w:rsidRDefault="005E0B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November 2015</w:t>
      </w:r>
      <w:bookmarkStart w:id="0" w:name="_GoBack"/>
      <w:bookmarkEnd w:id="0"/>
    </w:p>
    <w:sectPr w:rsidR="005E0B67" w:rsidRPr="000426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6CE" w:rsidRDefault="000426CE" w:rsidP="00564E3C">
      <w:pPr>
        <w:spacing w:after="0" w:line="240" w:lineRule="auto"/>
      </w:pPr>
      <w:r>
        <w:separator/>
      </w:r>
    </w:p>
  </w:endnote>
  <w:endnote w:type="continuationSeparator" w:id="0">
    <w:p w:rsidR="000426CE" w:rsidRDefault="000426C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426CE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6CE" w:rsidRDefault="000426CE" w:rsidP="00564E3C">
      <w:pPr>
        <w:spacing w:after="0" w:line="240" w:lineRule="auto"/>
      </w:pPr>
      <w:r>
        <w:separator/>
      </w:r>
    </w:p>
  </w:footnote>
  <w:footnote w:type="continuationSeparator" w:id="0">
    <w:p w:rsidR="000426CE" w:rsidRDefault="000426C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6CE"/>
    <w:rsid w:val="000426CE"/>
    <w:rsid w:val="00372DC6"/>
    <w:rsid w:val="00564E3C"/>
    <w:rsid w:val="005E0B67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ECB29"/>
  <w15:chartTrackingRefBased/>
  <w15:docId w15:val="{4A45CA54-FF75-430F-BF5D-447896D28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2015-11-13T22:55:00Z</dcterms:created>
  <dcterms:modified xsi:type="dcterms:W3CDTF">2015-11-13T23:16:00Z</dcterms:modified>
</cp:coreProperties>
</file>